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7B835" w14:textId="3CAE7AC7" w:rsidR="0039408C" w:rsidRDefault="003B2A01" w:rsidP="0039408C">
      <w:pPr>
        <w:pStyle w:val="Title"/>
        <w:jc w:val="center"/>
      </w:pPr>
      <w:r>
        <w:t>Tutorial</w:t>
      </w:r>
      <w:r w:rsidR="00140DA7">
        <w:t xml:space="preserve"> B</w:t>
      </w:r>
      <w:r>
        <w:t xml:space="preserve">: </w:t>
      </w:r>
      <w:r w:rsidR="00140DA7">
        <w:t>Creating and Populating Tables with HBase</w:t>
      </w:r>
    </w:p>
    <w:p w14:paraId="7482AD6E" w14:textId="77777777" w:rsidR="0039408C" w:rsidRPr="00C64BF7" w:rsidRDefault="0039408C" w:rsidP="0039408C">
      <w:pPr>
        <w:pStyle w:val="ListParagraph"/>
      </w:pPr>
    </w:p>
    <w:p w14:paraId="5747ACC3" w14:textId="60A51D4F" w:rsidR="00140DA7" w:rsidRDefault="00140DA7" w:rsidP="00140DA7">
      <w:pPr>
        <w:ind w:firstLine="720"/>
      </w:pPr>
      <w:r>
        <w:t xml:space="preserve">This tutorial demonstrates how to create an HBase table, populate the table, and scan the table. It will use the customer records </w:t>
      </w:r>
      <w:r>
        <w:t>in the</w:t>
      </w:r>
      <w:r>
        <w:t xml:space="preserve"> JSON </w:t>
      </w:r>
      <w:r>
        <w:t>from prior tutorials/materials.</w:t>
      </w:r>
    </w:p>
    <w:p w14:paraId="73BB987E" w14:textId="77777777" w:rsidR="00140DA7" w:rsidRDefault="00140DA7" w:rsidP="00140DA7">
      <w:pPr>
        <w:ind w:firstLine="720"/>
      </w:pPr>
      <w:r>
        <w:t xml:space="preserve">You will start by using the </w:t>
      </w:r>
      <w:proofErr w:type="spellStart"/>
      <w:r w:rsidRPr="00AF57D0">
        <w:rPr>
          <w:rStyle w:val="Code"/>
        </w:rPr>
        <w:t>hbase</w:t>
      </w:r>
      <w:proofErr w:type="spellEnd"/>
      <w:r w:rsidRPr="00AF57D0">
        <w:rPr>
          <w:rStyle w:val="Code"/>
        </w:rPr>
        <w:t xml:space="preserve"> shell</w:t>
      </w:r>
      <w:r>
        <w:t xml:space="preserve"> command. Then, you will create an HBase table named </w:t>
      </w:r>
      <w:r w:rsidRPr="00AF57D0">
        <w:rPr>
          <w:rStyle w:val="Code"/>
        </w:rPr>
        <w:t>customer</w:t>
      </w:r>
      <w:r>
        <w:t xml:space="preserve"> that has the following column families: </w:t>
      </w:r>
      <w:r w:rsidRPr="00AF57D0">
        <w:rPr>
          <w:rStyle w:val="Code"/>
        </w:rPr>
        <w:t>ID</w:t>
      </w:r>
      <w:r>
        <w:t xml:space="preserve">, </w:t>
      </w:r>
      <w:proofErr w:type="spellStart"/>
      <w:r w:rsidRPr="00AF57D0">
        <w:rPr>
          <w:rStyle w:val="Code"/>
        </w:rPr>
        <w:t>Cust_Name</w:t>
      </w:r>
      <w:proofErr w:type="spellEnd"/>
      <w:r>
        <w:t xml:space="preserve">, </w:t>
      </w:r>
      <w:r w:rsidRPr="00AF57D0">
        <w:rPr>
          <w:rStyle w:val="Code"/>
        </w:rPr>
        <w:t>Address</w:t>
      </w:r>
      <w:r>
        <w:t xml:space="preserve">, </w:t>
      </w:r>
      <w:r w:rsidRPr="00AF57D0">
        <w:rPr>
          <w:rStyle w:val="Code"/>
        </w:rPr>
        <w:t>Demographic</w:t>
      </w:r>
      <w:r>
        <w:rPr>
          <w:rStyle w:val="Code"/>
        </w:rPr>
        <w:t>s</w:t>
      </w:r>
      <w:r>
        <w:t xml:space="preserve">, and </w:t>
      </w:r>
      <w:r w:rsidRPr="00AF57D0">
        <w:rPr>
          <w:rStyle w:val="Code"/>
        </w:rPr>
        <w:t>Payments</w:t>
      </w:r>
      <w:r>
        <w:t xml:space="preserve">. You will indicate through </w:t>
      </w:r>
      <w:r w:rsidRPr="00AF57D0">
        <w:rPr>
          <w:rStyle w:val="Code"/>
        </w:rPr>
        <w:t>VERSIONS</w:t>
      </w:r>
      <w:r>
        <w:t xml:space="preserve"> that selected column families may contain multiple values, up to three, on different timestamps. </w:t>
      </w:r>
    </w:p>
    <w:p w14:paraId="7ED609F0" w14:textId="77777777" w:rsidR="00140DA7" w:rsidRDefault="00140DA7" w:rsidP="00140DA7">
      <w:r>
        <w:rPr>
          <w:lang w:eastAsia="zh-TW"/>
        </w:rPr>
        <mc:AlternateContent>
          <mc:Choice Requires="wps">
            <w:drawing>
              <wp:inline distT="0" distB="0" distL="0" distR="0" wp14:anchorId="39F9AE1B" wp14:editId="3A992670">
                <wp:extent cx="5504815" cy="879676"/>
                <wp:effectExtent l="0" t="0" r="6985" b="14605"/>
                <wp:docPr id="212787876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04815" cy="879676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4C7F6" w14:textId="77777777" w:rsidR="00140DA7" w:rsidRPr="001C1748" w:rsidRDefault="00140DA7" w:rsidP="00140DA7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shell</w:t>
                            </w:r>
                          </w:p>
                          <w:p w14:paraId="41A81743" w14:textId="77777777" w:rsidR="00140DA7" w:rsidRPr="001C1748" w:rsidRDefault="00140DA7" w:rsidP="00140DA7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create 'customer', 'ID', '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Cust_Name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{NAME =&gt;'Address', VERSIONS =&gt; 3}, 'Demographics', {NAME =&gt;'Payments', VERSIONS =&gt; 3}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F9AE1B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width:433.45pt;height:6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" fillcolor="#c6d9f1">
                <v:path arrowok="t"/>
                <v:textbox style="mso-fit-shape-to-text:t">
                  <w:txbxContent>
                    <w:p w14:paraId="58F4C7F6" w14:textId="77777777" w:rsidR="00140DA7" w:rsidRPr="001C1748" w:rsidRDefault="00140DA7" w:rsidP="00140DA7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shell</w:t>
                      </w:r>
                    </w:p>
                    <w:p w14:paraId="41A81743" w14:textId="77777777" w:rsidR="00140DA7" w:rsidRPr="001C1748" w:rsidRDefault="00140DA7" w:rsidP="00140DA7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create 'customer', 'ID', '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Cust_Name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{NAME =&gt;'Address', VERSIONS =&gt; 3}, 'Demographics', {NAME =&gt;'Payments', VERSIONS =&gt; 3}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48393D" w14:textId="55A1168C" w:rsidR="00140DA7" w:rsidRDefault="00140DA7" w:rsidP="00140DA7">
      <w:r>
        <w:t xml:space="preserve"> </w:t>
      </w:r>
      <w:r>
        <w:tab/>
        <w:t xml:space="preserve">The rest of the lines shown in Box </w:t>
      </w:r>
      <w:r>
        <w:t>1</w:t>
      </w:r>
      <w:r>
        <w:t xml:space="preserve"> contain </w:t>
      </w:r>
      <w:r w:rsidRPr="00AF57D0">
        <w:rPr>
          <w:rStyle w:val="Code"/>
        </w:rPr>
        <w:t>put</w:t>
      </w:r>
      <w:r>
        <w:t xml:space="preserve"> commands that populate the table </w:t>
      </w:r>
      <w:r w:rsidRPr="00AF57D0">
        <w:rPr>
          <w:rStyle w:val="Code"/>
        </w:rPr>
        <w:t>customer</w:t>
      </w:r>
      <w:r>
        <w:t xml:space="preserve"> with values. The last command in Box </w:t>
      </w:r>
      <w:r>
        <w:t>1</w:t>
      </w:r>
      <w:r>
        <w:t xml:space="preserve"> shows the </w:t>
      </w:r>
      <w:r w:rsidRPr="00AF57D0">
        <w:rPr>
          <w:rStyle w:val="Code"/>
        </w:rPr>
        <w:t>scan</w:t>
      </w:r>
      <w:r>
        <w:t xml:space="preserve"> command, which scans the </w:t>
      </w:r>
      <w:r w:rsidRPr="00AF57D0">
        <w:rPr>
          <w:rStyle w:val="Code"/>
        </w:rPr>
        <w:t>customer</w:t>
      </w:r>
      <w:r>
        <w:t xml:space="preserve"> table and displays the results, as shown in Figure </w:t>
      </w:r>
      <w:r>
        <w:t>1.</w:t>
      </w:r>
      <w:r>
        <w:t xml:space="preserve"> Notice that the </w:t>
      </w:r>
      <w:r w:rsidRPr="00AF57D0">
        <w:rPr>
          <w:rStyle w:val="Code"/>
        </w:rPr>
        <w:t>scan</w:t>
      </w:r>
      <w:r>
        <w:t xml:space="preserve"> command will display only the recent version of a selected cell. </w:t>
      </w:r>
    </w:p>
    <w:p w14:paraId="11C8DF82" w14:textId="77777777" w:rsidR="00140DA7" w:rsidRDefault="00140DA7" w:rsidP="00140DA7">
      <w:pPr>
        <w:ind w:firstLine="720"/>
      </w:pPr>
    </w:p>
    <w:p w14:paraId="62334BED" w14:textId="77777777" w:rsidR="00140DA7" w:rsidRDefault="00140DA7" w:rsidP="00140DA7"/>
    <w:p w14:paraId="64F4AACC" w14:textId="77777777" w:rsidR="00140DA7" w:rsidRDefault="00140DA7" w:rsidP="00140DA7">
      <w:pPr>
        <w:ind w:firstLine="720"/>
      </w:pPr>
    </w:p>
    <w:p w14:paraId="19493CF0" w14:textId="77777777" w:rsidR="00140DA7" w:rsidRDefault="00140DA7" w:rsidP="00140DA7">
      <w:pPr>
        <w:ind w:firstLine="720"/>
      </w:pPr>
    </w:p>
    <w:p w14:paraId="29B37B16" w14:textId="77777777" w:rsidR="00140DA7" w:rsidRDefault="00140DA7" w:rsidP="00140DA7">
      <w:pPr>
        <w:ind w:firstLine="720"/>
      </w:pPr>
    </w:p>
    <w:p w14:paraId="6585C1CC" w14:textId="77777777" w:rsidR="00140DA7" w:rsidRDefault="00140DA7" w:rsidP="00140DA7">
      <w:pPr>
        <w:ind w:firstLine="720"/>
      </w:pPr>
    </w:p>
    <w:p w14:paraId="5768A1E6" w14:textId="77777777" w:rsidR="00140DA7" w:rsidRDefault="00140DA7" w:rsidP="00140DA7">
      <w:pPr>
        <w:keepNext/>
        <w:ind w:firstLine="720"/>
      </w:pPr>
      <w:r>
        <w:rPr>
          <w:lang w:eastAsia="zh-TW"/>
        </w:rPr>
        <w:lastRenderedPageBreak/>
        <mc:AlternateContent>
          <mc:Choice Requires="wps">
            <w:drawing>
              <wp:inline distT="0" distB="0" distL="0" distR="0" wp14:anchorId="20646E5B" wp14:editId="47EA6077">
                <wp:extent cx="5184140" cy="5717894"/>
                <wp:effectExtent l="0" t="0" r="10160" b="7620"/>
                <wp:docPr id="212787876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84140" cy="5717894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4A4C4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Cust_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Name:FirstName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'Madelyn'</w:t>
                            </w:r>
                          </w:p>
                          <w:p w14:paraId="4CA1B79D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Cust_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Name:LastName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'Hensley'</w:t>
                            </w:r>
                          </w:p>
                          <w:p w14:paraId="730DD5A7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Address:StreetAddress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'10075 Thierer Plaza'</w:t>
                            </w:r>
                          </w:p>
                          <w:p w14:paraId="74CA5CC7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Address:StreetAddress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'615 McCallie Ave'</w:t>
                            </w:r>
                          </w:p>
                          <w:p w14:paraId="12563AE7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Address:City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'New York'</w:t>
                            </w:r>
                          </w:p>
                          <w:p w14:paraId="111E6618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Address:State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'New York'</w:t>
                            </w:r>
                          </w:p>
                          <w:p w14:paraId="563F66B5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Address:State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'Tennessee'</w:t>
                            </w:r>
                          </w:p>
                          <w:p w14:paraId="59540C3D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Demographics:Gender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'M'</w:t>
                            </w:r>
                          </w:p>
                          <w:p w14:paraId="08665BE0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Payments:Internet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'True'</w:t>
                            </w:r>
                          </w:p>
                          <w:p w14:paraId="59DF6070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Payments:Internet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', 'True' </w:t>
                            </w:r>
                          </w:p>
                          <w:p w14:paraId="69838E23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Payments:Mobile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'False'</w:t>
                            </w:r>
                          </w:p>
                          <w:p w14:paraId="76F0D2AB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Payments:Mobile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'True'</w:t>
                            </w:r>
                          </w:p>
                          <w:p w14:paraId="0FCED0ED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Payments:Mobile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'False'</w:t>
                            </w:r>
                          </w:p>
                          <w:p w14:paraId="0C31CFAB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Cust_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Name:FirstName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'Lony'</w:t>
                            </w:r>
                          </w:p>
                          <w:p w14:paraId="6DF8961B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Cust_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Name:LastName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'Foster'</w:t>
                            </w:r>
                          </w:p>
                          <w:p w14:paraId="74A3727B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Address:State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'Texas'</w:t>
                            </w:r>
                          </w:p>
                          <w:p w14:paraId="3D6BCF72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Address:Zip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'13498'</w:t>
                            </w:r>
                          </w:p>
                          <w:p w14:paraId="6C021E81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Demographics:BirthYear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'1981'</w:t>
                            </w:r>
                          </w:p>
                          <w:p w14:paraId="28592FC1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Demographics:Gender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'F'</w:t>
                            </w:r>
                          </w:p>
                          <w:p w14:paraId="0089C061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Payments:CreditCard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'True'</w:t>
                            </w:r>
                          </w:p>
                          <w:p w14:paraId="3FA604BB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Payments:Mobile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'False'</w:t>
                            </w:r>
                          </w:p>
                          <w:p w14:paraId="5F105C50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Payments:Mobile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'False'</w:t>
                            </w:r>
                          </w:p>
                          <w:p w14:paraId="11B26153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put 'customer', '172',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Payments:Mobile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'False'</w:t>
                            </w:r>
                          </w:p>
                          <w:p w14:paraId="034C7516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Address:Zip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'81377'</w:t>
                            </w:r>
                          </w:p>
                          <w:p w14:paraId="27348EDB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put 'customer', '171', '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Address:Zip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', '37415'</w:t>
                            </w:r>
                          </w:p>
                          <w:p w14:paraId="26593470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  <w:t>&gt; scan 'customer'</w:t>
                            </w:r>
                          </w:p>
                          <w:p w14:paraId="473D851A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bCs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646E5B" id="Text Box 13" o:spid="_x0000_s1027" type="#_x0000_t202" style="width:408.2pt;height:4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" fillcolor="#c6d9f1">
                <v:path arrowok="t"/>
                <v:textbox style="mso-fit-shape-to-text:t">
                  <w:txbxContent>
                    <w:p w14:paraId="2634A4C4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Cust_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Name:FirstName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'Madelyn'</w:t>
                      </w:r>
                    </w:p>
                    <w:p w14:paraId="4CA1B79D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Cust_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Name:LastName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'Hensley'</w:t>
                      </w:r>
                    </w:p>
                    <w:p w14:paraId="730DD5A7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Address:StreetAddress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'10075 Thierer Plaza'</w:t>
                      </w:r>
                    </w:p>
                    <w:p w14:paraId="74CA5CC7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Address:StreetAddress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'615 McCallie Ave'</w:t>
                      </w:r>
                    </w:p>
                    <w:p w14:paraId="12563AE7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Address:City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'New York'</w:t>
                      </w:r>
                    </w:p>
                    <w:p w14:paraId="111E6618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Address:State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'New York'</w:t>
                      </w:r>
                    </w:p>
                    <w:p w14:paraId="563F66B5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Address:State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'Tennessee'</w:t>
                      </w:r>
                    </w:p>
                    <w:p w14:paraId="59540C3D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Demographics:Gender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'M'</w:t>
                      </w:r>
                    </w:p>
                    <w:p w14:paraId="08665BE0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Payments:Internet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'True'</w:t>
                      </w:r>
                    </w:p>
                    <w:p w14:paraId="59DF6070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Payments:Internet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', 'True' </w:t>
                      </w:r>
                    </w:p>
                    <w:p w14:paraId="69838E23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Payments:Mobile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'False'</w:t>
                      </w:r>
                    </w:p>
                    <w:p w14:paraId="76F0D2AB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Payments:Mobile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'True'</w:t>
                      </w:r>
                    </w:p>
                    <w:p w14:paraId="0FCED0ED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Payments:Mobile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'False'</w:t>
                      </w:r>
                    </w:p>
                    <w:p w14:paraId="0C31CFAB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Cust_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Name:FirstName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'Lony'</w:t>
                      </w:r>
                    </w:p>
                    <w:p w14:paraId="6DF8961B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Cust_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Name:LastName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'Foster'</w:t>
                      </w:r>
                    </w:p>
                    <w:p w14:paraId="74A3727B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Address:State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'Texas'</w:t>
                      </w:r>
                    </w:p>
                    <w:p w14:paraId="3D6BCF72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Address:Zip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'13498'</w:t>
                      </w:r>
                    </w:p>
                    <w:p w14:paraId="6C021E81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Demographics:BirthYear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'1981'</w:t>
                      </w:r>
                    </w:p>
                    <w:p w14:paraId="28592FC1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Demographics:Gender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'F'</w:t>
                      </w:r>
                    </w:p>
                    <w:p w14:paraId="0089C061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Payments:CreditCard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'True'</w:t>
                      </w:r>
                    </w:p>
                    <w:p w14:paraId="3FA604BB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Payments:Mobile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'False'</w:t>
                      </w:r>
                    </w:p>
                    <w:p w14:paraId="5F105C50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Payments:Mobile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'False'</w:t>
                      </w:r>
                    </w:p>
                    <w:p w14:paraId="11B26153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put 'customer', '172',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Payments:Mobile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'False'</w:t>
                      </w:r>
                    </w:p>
                    <w:p w14:paraId="034C7516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Address:Zip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'81377'</w:t>
                      </w:r>
                    </w:p>
                    <w:p w14:paraId="27348EDB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</w:t>
                      </w:r>
                      <w:r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put 'customer', '171', '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Address:Zip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', '37415'</w:t>
                      </w:r>
                    </w:p>
                    <w:p w14:paraId="26593470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  <w:t>&gt; scan 'customer'</w:t>
                      </w:r>
                    </w:p>
                    <w:p w14:paraId="473D851A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bCs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17D8E2" w14:textId="0A619AC0" w:rsidR="00140DA7" w:rsidRDefault="00140DA7" w:rsidP="00140DA7">
      <w:pPr>
        <w:pStyle w:val="Caption"/>
      </w:pPr>
      <w:r>
        <w:t xml:space="preserve">Box </w:t>
      </w:r>
      <w:r>
        <w:t>1:</w:t>
      </w:r>
      <w:r>
        <w:t xml:space="preserve"> Populating the </w:t>
      </w:r>
      <w:r w:rsidRPr="00AF57D0">
        <w:rPr>
          <w:rStyle w:val="Code"/>
        </w:rPr>
        <w:t>customer</w:t>
      </w:r>
      <w:r>
        <w:t xml:space="preserve"> Table</w:t>
      </w:r>
    </w:p>
    <w:p w14:paraId="01E83843" w14:textId="77777777" w:rsidR="00140DA7" w:rsidRDefault="00140DA7" w:rsidP="00140DA7">
      <w:pPr>
        <w:ind w:firstLine="720"/>
      </w:pPr>
    </w:p>
    <w:p w14:paraId="44C313DE" w14:textId="77777777" w:rsidR="00140DA7" w:rsidRDefault="00140DA7" w:rsidP="00140DA7">
      <w:pPr>
        <w:ind w:firstLine="720"/>
      </w:pPr>
    </w:p>
    <w:p w14:paraId="0ADE07F7" w14:textId="77777777" w:rsidR="00140DA7" w:rsidRDefault="00140DA7" w:rsidP="00140DA7">
      <w:pPr>
        <w:ind w:firstLine="720"/>
      </w:pPr>
    </w:p>
    <w:p w14:paraId="02E450D2" w14:textId="77777777" w:rsidR="00140DA7" w:rsidRDefault="00140DA7" w:rsidP="00140DA7">
      <w:pPr>
        <w:ind w:firstLine="720"/>
      </w:pPr>
    </w:p>
    <w:p w14:paraId="0BFD43B6" w14:textId="77777777" w:rsidR="00140DA7" w:rsidRDefault="00140DA7" w:rsidP="00140DA7">
      <w:pPr>
        <w:ind w:firstLine="720"/>
      </w:pPr>
    </w:p>
    <w:p w14:paraId="0E1B522C" w14:textId="77777777" w:rsidR="00140DA7" w:rsidRDefault="00140DA7" w:rsidP="00140DA7">
      <w:pPr>
        <w:ind w:firstLine="720"/>
      </w:pPr>
    </w:p>
    <w:p w14:paraId="492C1D2B" w14:textId="77777777" w:rsidR="00140DA7" w:rsidRDefault="00140DA7" w:rsidP="00140DA7">
      <w:pPr>
        <w:ind w:firstLine="720"/>
      </w:pPr>
    </w:p>
    <w:p w14:paraId="3C67D83F" w14:textId="77777777" w:rsidR="00140DA7" w:rsidRDefault="00140DA7" w:rsidP="00140DA7">
      <w:pPr>
        <w:ind w:firstLine="720"/>
      </w:pPr>
    </w:p>
    <w:p w14:paraId="76DFAE0B" w14:textId="77777777" w:rsidR="00140DA7" w:rsidRDefault="00140DA7" w:rsidP="00140DA7">
      <w:pPr>
        <w:pStyle w:val="NoSpacing"/>
        <w:jc w:val="center"/>
      </w:pPr>
      <w:r>
        <w:rPr>
          <w:noProof/>
          <w:lang w:val="en-GB" w:eastAsia="en-GB"/>
        </w:rPr>
        <w:drawing>
          <wp:inline distT="0" distB="0" distL="0" distR="0" wp14:anchorId="0583930B" wp14:editId="23ACD05C">
            <wp:extent cx="5486400" cy="2458375"/>
            <wp:effectExtent l="12700" t="12700" r="12700" b="18415"/>
            <wp:docPr id="2127878776" name="Picture 2127878776" descr="A close up of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58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24CEEF" w14:textId="6707ABBD" w:rsidR="00140DA7" w:rsidRDefault="00140DA7" w:rsidP="00140DA7">
      <w:pPr>
        <w:pStyle w:val="Caption"/>
      </w:pPr>
      <w:r>
        <w:t xml:space="preserve">Figure </w:t>
      </w:r>
      <w:r>
        <w:t>1:</w:t>
      </w:r>
      <w:r>
        <w:t xml:space="preserve"> Results of </w:t>
      </w:r>
      <w:r w:rsidRPr="00E4363B">
        <w:rPr>
          <w:rStyle w:val="Code"/>
        </w:rPr>
        <w:t xml:space="preserve">scan </w:t>
      </w:r>
      <w:r>
        <w:rPr>
          <w:rStyle w:val="Code"/>
        </w:rPr>
        <w:t>'</w:t>
      </w:r>
      <w:r w:rsidRPr="00E4363B">
        <w:rPr>
          <w:rStyle w:val="Code"/>
        </w:rPr>
        <w:t>customer</w:t>
      </w:r>
      <w:r>
        <w:rPr>
          <w:rStyle w:val="Code"/>
        </w:rPr>
        <w:t>'</w:t>
      </w:r>
      <w:r>
        <w:t xml:space="preserve"> Command</w:t>
      </w:r>
    </w:p>
    <w:p w14:paraId="65239917" w14:textId="77777777" w:rsidR="00140DA7" w:rsidRDefault="00140DA7" w:rsidP="00140DA7"/>
    <w:p w14:paraId="21B4E159" w14:textId="77777777" w:rsidR="00140DA7" w:rsidRDefault="00140DA7" w:rsidP="00140DA7">
      <w:r>
        <w:t xml:space="preserve">To display all versions of the cells in the </w:t>
      </w:r>
      <w:r w:rsidRPr="00E4363B">
        <w:rPr>
          <w:rStyle w:val="Code"/>
        </w:rPr>
        <w:t>customer</w:t>
      </w:r>
      <w:r w:rsidRPr="002F0896">
        <w:t xml:space="preserve"> </w:t>
      </w:r>
      <w:r>
        <w:t xml:space="preserve">table, run this command: </w:t>
      </w:r>
    </w:p>
    <w:p w14:paraId="3335CC94" w14:textId="77777777" w:rsidR="00140DA7" w:rsidRDefault="00140DA7" w:rsidP="00140DA7">
      <w:r>
        <w:rPr>
          <w:lang w:eastAsia="zh-TW"/>
        </w:rPr>
        <mc:AlternateContent>
          <mc:Choice Requires="wps">
            <w:drawing>
              <wp:inline distT="0" distB="0" distL="0" distR="0" wp14:anchorId="37C21836" wp14:editId="2C27B1B3">
                <wp:extent cx="3964940" cy="347240"/>
                <wp:effectExtent l="0" t="0" r="10160" b="18415"/>
                <wp:docPr id="212787876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4940" cy="34724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3FBF4" w14:textId="77777777" w:rsidR="00140DA7" w:rsidRPr="001C1748" w:rsidRDefault="00140DA7" w:rsidP="00140DA7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hbase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&gt; scan 'customer', {VERSIONS =&gt; 3}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C21836" id="Text Box 11" o:spid="_x0000_s1028" type="#_x0000_t202" style="width:312.2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" fillcolor="#c6d9f1">
                <v:path arrowok="t"/>
                <v:textbox style="mso-fit-shape-to-text:t">
                  <w:txbxContent>
                    <w:p w14:paraId="03F3FBF4" w14:textId="77777777" w:rsidR="00140DA7" w:rsidRPr="001C1748" w:rsidRDefault="00140DA7" w:rsidP="00140DA7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hbase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&gt; scan 'customer', {VERSIONS =&gt; 3}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F61AEA" w14:textId="12BFB1F7" w:rsidR="00140DA7" w:rsidRDefault="00140DA7" w:rsidP="00140DA7">
      <w:pPr>
        <w:ind w:firstLine="720"/>
      </w:pPr>
      <w:r>
        <w:t xml:space="preserve">As shown in Figure </w:t>
      </w:r>
      <w:r>
        <w:t>2</w:t>
      </w:r>
      <w:r>
        <w:t xml:space="preserve">, columns </w:t>
      </w:r>
      <w:proofErr w:type="spellStart"/>
      <w:proofErr w:type="gramStart"/>
      <w:r w:rsidRPr="00E4363B">
        <w:rPr>
          <w:rStyle w:val="Code"/>
        </w:rPr>
        <w:t>Address:City</w:t>
      </w:r>
      <w:proofErr w:type="spellEnd"/>
      <w:proofErr w:type="gramEnd"/>
      <w:r>
        <w:t xml:space="preserve">, </w:t>
      </w:r>
      <w:proofErr w:type="spellStart"/>
      <w:proofErr w:type="gramStart"/>
      <w:r w:rsidRPr="00E4363B">
        <w:rPr>
          <w:rStyle w:val="Code"/>
        </w:rPr>
        <w:t>Address:State</w:t>
      </w:r>
      <w:proofErr w:type="spellEnd"/>
      <w:proofErr w:type="gramEnd"/>
      <w:r>
        <w:t xml:space="preserve">, </w:t>
      </w:r>
      <w:proofErr w:type="spellStart"/>
      <w:proofErr w:type="gramStart"/>
      <w:r w:rsidRPr="00E4363B">
        <w:rPr>
          <w:rStyle w:val="Code"/>
        </w:rPr>
        <w:t>Address:StreetAddress</w:t>
      </w:r>
      <w:proofErr w:type="spellEnd"/>
      <w:proofErr w:type="gramEnd"/>
      <w:r>
        <w:t xml:space="preserve">, </w:t>
      </w:r>
      <w:proofErr w:type="spellStart"/>
      <w:proofErr w:type="gramStart"/>
      <w:r w:rsidRPr="00E4363B">
        <w:rPr>
          <w:rStyle w:val="Code"/>
        </w:rPr>
        <w:t>Address:Zip</w:t>
      </w:r>
      <w:proofErr w:type="spellEnd"/>
      <w:proofErr w:type="gramEnd"/>
      <w:r>
        <w:t xml:space="preserve">, </w:t>
      </w:r>
      <w:proofErr w:type="spellStart"/>
      <w:proofErr w:type="gramStart"/>
      <w:r w:rsidRPr="00E4363B">
        <w:rPr>
          <w:rStyle w:val="Code"/>
        </w:rPr>
        <w:t>Payments:Internet</w:t>
      </w:r>
      <w:proofErr w:type="spellEnd"/>
      <w:proofErr w:type="gramEnd"/>
      <w:r>
        <w:t xml:space="preserve">, and </w:t>
      </w:r>
      <w:proofErr w:type="spellStart"/>
      <w:proofErr w:type="gramStart"/>
      <w:r w:rsidRPr="00E4363B">
        <w:rPr>
          <w:rStyle w:val="Code"/>
        </w:rPr>
        <w:t>Payment</w:t>
      </w:r>
      <w:r>
        <w:rPr>
          <w:rStyle w:val="Code"/>
        </w:rPr>
        <w:t>s</w:t>
      </w:r>
      <w:r w:rsidRPr="00E4363B">
        <w:rPr>
          <w:rStyle w:val="Code"/>
        </w:rPr>
        <w:t>:Mobile</w:t>
      </w:r>
      <w:proofErr w:type="spellEnd"/>
      <w:proofErr w:type="gramEnd"/>
      <w:r>
        <w:t xml:space="preserve"> contain multiple values for the same customer with ID </w:t>
      </w:r>
      <w:r w:rsidRPr="00E4363B">
        <w:rPr>
          <w:rStyle w:val="Code"/>
        </w:rPr>
        <w:t>171</w:t>
      </w:r>
      <w:r>
        <w:t xml:space="preserve">. </w:t>
      </w:r>
    </w:p>
    <w:p w14:paraId="497351FB" w14:textId="77777777" w:rsidR="00140DA7" w:rsidRDefault="00140DA7" w:rsidP="00140DA7">
      <w:r w:rsidRPr="00BE06E5">
        <w:lastRenderedPageBreak/>
        <w:drawing>
          <wp:inline distT="0" distB="0" distL="0" distR="0" wp14:anchorId="09D8F0F4" wp14:editId="62A07AB5">
            <wp:extent cx="4928559" cy="3019081"/>
            <wp:effectExtent l="12700" t="12700" r="12065" b="16510"/>
            <wp:docPr id="2127878777" name="Picture 22" descr="A close up of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708" cy="30381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CF541" w14:textId="61BDFCA6" w:rsidR="00140DA7" w:rsidRDefault="00140DA7" w:rsidP="00140DA7">
      <w:pPr>
        <w:pStyle w:val="Caption"/>
      </w:pPr>
      <w:r>
        <w:t xml:space="preserve">Figure </w:t>
      </w:r>
      <w:r>
        <w:t>2:</w:t>
      </w:r>
      <w:r>
        <w:t xml:space="preserve"> Scanning All Versions of the </w:t>
      </w:r>
      <w:r w:rsidRPr="00E4363B">
        <w:rPr>
          <w:rStyle w:val="Code"/>
        </w:rPr>
        <w:t>customer</w:t>
      </w:r>
      <w:r>
        <w:t xml:space="preserve"> Table</w:t>
      </w:r>
    </w:p>
    <w:p w14:paraId="54444F8B" w14:textId="77777777" w:rsidR="0039408C" w:rsidRPr="0039408C" w:rsidRDefault="0039408C" w:rsidP="0039408C"/>
    <w:sectPr w:rsidR="0039408C" w:rsidRPr="0039408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32219" w14:textId="77777777" w:rsidR="00A80B25" w:rsidRDefault="00A80B25" w:rsidP="00A601B3">
      <w:pPr>
        <w:spacing w:after="0" w:line="240" w:lineRule="auto"/>
      </w:pPr>
      <w:r>
        <w:separator/>
      </w:r>
    </w:p>
  </w:endnote>
  <w:endnote w:type="continuationSeparator" w:id="0">
    <w:p w14:paraId="4ADA3FBE" w14:textId="77777777" w:rsidR="00A80B25" w:rsidRDefault="00A80B25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C229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9E17" w14:textId="77777777" w:rsidR="00A80B25" w:rsidRDefault="00A80B25" w:rsidP="00A601B3">
      <w:pPr>
        <w:spacing w:after="0" w:line="240" w:lineRule="auto"/>
      </w:pPr>
      <w:r>
        <w:separator/>
      </w:r>
    </w:p>
  </w:footnote>
  <w:footnote w:type="continuationSeparator" w:id="0">
    <w:p w14:paraId="78A7A6E5" w14:textId="77777777" w:rsidR="00A80B25" w:rsidRDefault="00A80B25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833F" w14:textId="6D61DBC8" w:rsidR="00A601B3" w:rsidRDefault="0039408C">
    <w:pPr>
      <w:pStyle w:val="Header"/>
    </w:pPr>
    <w:r>
      <w:t xml:space="preserve">Chapter </w:t>
    </w:r>
    <w:r w:rsidR="00140DA7">
      <w:t>9</w:t>
    </w:r>
    <w:r w:rsidR="00A601B3">
      <w:tab/>
    </w:r>
    <w:r w:rsidR="00E51B7E">
      <w:t>Tutoria</w:t>
    </w:r>
    <w:r w:rsidR="00140DA7">
      <w:t>l B</w:t>
    </w:r>
    <w:r w:rsidR="00E51B7E">
      <w:t xml:space="preserve">: </w:t>
    </w:r>
    <w:r w:rsidR="00140DA7">
      <w:t>Creating and Populating Tables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1"/>
  </w:num>
  <w:num w:numId="2" w16cid:durableId="2107580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DA7"/>
    <w:rsid w:val="00132C66"/>
    <w:rsid w:val="00140DA7"/>
    <w:rsid w:val="001F1420"/>
    <w:rsid w:val="0039408C"/>
    <w:rsid w:val="003B2A01"/>
    <w:rsid w:val="00412966"/>
    <w:rsid w:val="0043231B"/>
    <w:rsid w:val="006B02D0"/>
    <w:rsid w:val="006E5802"/>
    <w:rsid w:val="00782B02"/>
    <w:rsid w:val="00820076"/>
    <w:rsid w:val="008374EE"/>
    <w:rsid w:val="00A601B3"/>
    <w:rsid w:val="00A80B25"/>
    <w:rsid w:val="00A83FE7"/>
    <w:rsid w:val="00AA7BE9"/>
    <w:rsid w:val="00AD0AF5"/>
    <w:rsid w:val="00B12613"/>
    <w:rsid w:val="00B87104"/>
    <w:rsid w:val="00C60F0A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D469B"/>
  <w15:chartTrackingRefBased/>
  <w15:docId w15:val="{C3488142-3DDC-6547-8400-DEDECADA3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140DA7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140DA7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character" w:customStyle="1" w:styleId="Code">
    <w:name w:val="Code"/>
    <w:basedOn w:val="DefaultParagraphFont"/>
    <w:uiPriority w:val="1"/>
    <w:qFormat/>
    <w:rsid w:val="00140DA7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3</TotalTime>
  <Pages>4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1</cp:revision>
  <dcterms:created xsi:type="dcterms:W3CDTF">2026-04-15T14:38:00Z</dcterms:created>
  <dcterms:modified xsi:type="dcterms:W3CDTF">2026-04-15T14:41:00Z</dcterms:modified>
</cp:coreProperties>
</file>